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B493634" w14:textId="6A965866" w:rsidR="007064C5" w:rsidRPr="00535962" w:rsidRDefault="007064C5" w:rsidP="007064C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SUPBANCO-CCC-CP-2021-001</w:t>
                                        </w:r>
                                        <w:r w:rsidR="00BE4912">
                                          <w:rPr>
                                            <w:rStyle w:val="Style2"/>
                                          </w:rPr>
                                          <w:t>9</w:t>
                                        </w:r>
                                      </w:p>
                                      <w:bookmarkStart w:id="0" w:name="_GoBack" w:displacedByCustomXml="next"/>
                                      <w:bookmarkEnd w:id="0" w:displacedByCustomXml="next"/>
                                    </w:sdtContent>
                                  </w:sdt>
                                  <w:p w14:paraId="22B15DA2" w14:textId="77777777" w:rsidR="00840E00" w:rsidRPr="00535962" w:rsidRDefault="00BE4912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B493634" w14:textId="6A965866" w:rsidR="007064C5" w:rsidRPr="00535962" w:rsidRDefault="007064C5" w:rsidP="007064C5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SUPBANCO-CCC-CP-2021-001</w:t>
                                  </w:r>
                                  <w:r w:rsidR="00BE4912">
                                    <w:rPr>
                                      <w:rStyle w:val="Style2"/>
                                    </w:rPr>
                                    <w:t>9</w:t>
                                  </w:r>
                                </w:p>
                                <w:bookmarkStart w:id="1" w:name="_GoBack" w:displacedByCustomXml="next"/>
                                <w:bookmarkEnd w:id="1" w:displacedByCustomXml="next"/>
                              </w:sdtContent>
                            </w:sdt>
                            <w:p w14:paraId="22B15DA2" w14:textId="77777777" w:rsidR="00840E00" w:rsidRPr="00535962" w:rsidRDefault="00BE4912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hcsAIAALA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BsZ0hc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BE491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wj7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" stroked="f">
                <v:textbox>
                  <w:txbxContent>
                    <w:p w14:paraId="521CC573" w14:textId="77777777" w:rsidR="002E1412" w:rsidRPr="002E1412" w:rsidRDefault="00BE491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BE491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14:paraId="1EBEBB7C" w14:textId="77777777" w:rsidR="0026335F" w:rsidRPr="0026335F" w:rsidRDefault="00BE491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BE491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q3+hA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" stroked="f">
                <v:textbox>
                  <w:txbxContent>
                    <w:p w14:paraId="152B8844" w14:textId="77777777" w:rsidR="00F7443C" w:rsidRPr="004767CC" w:rsidRDefault="00BE491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altName w:val="Lucida Sans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9</cp:revision>
  <cp:lastPrinted>2011-03-04T19:05:00Z</cp:lastPrinted>
  <dcterms:created xsi:type="dcterms:W3CDTF">2014-01-02T13:42:00Z</dcterms:created>
  <dcterms:modified xsi:type="dcterms:W3CDTF">2021-06-18T17:04:00Z</dcterms:modified>
</cp:coreProperties>
</file>